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D8B93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MEDILTON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d.ca.1455)</w:t>
      </w:r>
    </w:p>
    <w:p w14:paraId="02505143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Hull. Merchant.</w:t>
      </w:r>
    </w:p>
    <w:p w14:paraId="5E4A160F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5B3D296C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546AFB43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1455</w:t>
      </w:r>
      <w:r>
        <w:rPr>
          <w:rFonts w:cs="Times New Roman"/>
          <w:szCs w:val="24"/>
          <w:lang w:val="en-GB"/>
        </w:rPr>
        <w:tab/>
        <w:t>He died in or before this time.</w:t>
      </w:r>
    </w:p>
    <w:p w14:paraId="273609D1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  <w:lang w:val="en-GB"/>
          </w:rPr>
          <w:t>https://waalt.uh.edu/index.php/CP40/776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F234D8C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6862DDA8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33DE6227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Executor:   William Grey(q.v.).   (ibid.)</w:t>
      </w:r>
    </w:p>
    <w:p w14:paraId="75685020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3DD6D349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</w:p>
    <w:p w14:paraId="75747481" w14:textId="77777777" w:rsidR="003972D4" w:rsidRDefault="003972D4" w:rsidP="003972D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12 December 2023</w:t>
      </w:r>
    </w:p>
    <w:p w14:paraId="6ED15AF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389B4" w14:textId="77777777" w:rsidR="003972D4" w:rsidRDefault="003972D4" w:rsidP="009139A6">
      <w:r>
        <w:separator/>
      </w:r>
    </w:p>
  </w:endnote>
  <w:endnote w:type="continuationSeparator" w:id="0">
    <w:p w14:paraId="173DE83D" w14:textId="77777777" w:rsidR="003972D4" w:rsidRDefault="003972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75B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64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B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BF64" w14:textId="77777777" w:rsidR="003972D4" w:rsidRDefault="003972D4" w:rsidP="009139A6">
      <w:r>
        <w:separator/>
      </w:r>
    </w:p>
  </w:footnote>
  <w:footnote w:type="continuationSeparator" w:id="0">
    <w:p w14:paraId="00F291A5" w14:textId="77777777" w:rsidR="003972D4" w:rsidRDefault="003972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FD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879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750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2D4"/>
    <w:rsid w:val="000666E0"/>
    <w:rsid w:val="002510B7"/>
    <w:rsid w:val="003972D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FEDFF"/>
  <w15:chartTrackingRefBased/>
  <w15:docId w15:val="{9AD36C63-F577-4B5A-9F13-82F8237A4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72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2023-12-16T19:22:00Z</dcterms:created>
  <dcterms:modified xsi:type="dcterms:W3CDTF">2023-12-16T19:23:00Z</dcterms:modified>
</cp:coreProperties>
</file>